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421E1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421E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421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421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421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421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421E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421E1">
        <w:rPr>
          <w:b w:val="0"/>
        </w:rPr>
        <w:t xml:space="preserve"> 26/2307-21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421E1" w:rsidP="00232C8F">
            <w:r>
              <w:t>Преподаватель (профессионального цикла по направлениям ТПОП : поварское дело)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421E1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421E1" w:rsidRPr="00D421E1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421E1" w:rsidRPr="00D421E1">
        <w:rPr>
          <w:rStyle w:val="aa"/>
        </w:rPr>
        <w:t>3;  26/2307-21, 27/2307-21А, 28/2307-21А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421E1" w:rsidRPr="00D421E1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421E1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421E1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421E1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421E1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421E1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D421E1" w:rsidP="00BA30DE">
            <w:pPr>
              <w:jc w:val="center"/>
            </w:pPr>
            <w:r>
              <w:t>035-913-218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  <w:r>
              <w:t>131-033-563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  <w:r>
              <w:t>109-819-530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  <w:tr w:rsidR="00D421E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421E1" w:rsidRDefault="00D421E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1E1" w:rsidRPr="00D15B1E" w:rsidRDefault="00D421E1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421E1" w:rsidRPr="00D421E1">
        <w:rPr>
          <w:rStyle w:val="aa"/>
        </w:rPr>
        <w:t xml:space="preserve"> ПК, блендер, миксер, электрическая мясорубка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421E1" w:rsidRPr="00D421E1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2D5A2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2D5A2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2D5A2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421E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708C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2D5A29" w:rsidRPr="002D5A2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2D5A29" w:rsidRPr="002D5A29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5B2042" w:rsidRDefault="005B2042" w:rsidP="003C5C39"/>
    <w:p w:rsidR="005B2042" w:rsidRDefault="005B2042" w:rsidP="003C5C39"/>
    <w:p w:rsidR="005B2042" w:rsidRDefault="005B2042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421E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2D5A29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2D5A29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421E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21E1" w:rsidRPr="00D421E1" w:rsidRDefault="00D421E1" w:rsidP="004E51DC">
            <w:pPr>
              <w:pStyle w:val="a8"/>
            </w:pPr>
          </w:p>
        </w:tc>
      </w:tr>
      <w:tr w:rsidR="00D421E1" w:rsidRPr="00D421E1" w:rsidTr="00D421E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421E1" w:rsidRPr="00D421E1" w:rsidRDefault="00D421E1" w:rsidP="00EF07A3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421E1" w:rsidRPr="00D421E1" w:rsidRDefault="00D421E1" w:rsidP="004E51DC">
            <w:pPr>
              <w:pStyle w:val="a8"/>
              <w:rPr>
                <w:vertAlign w:val="superscript"/>
              </w:rPr>
            </w:pPr>
            <w:r w:rsidRPr="00D421E1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421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D5A29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2D5A29" w:rsidRPr="002D5A29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26/2307-21, 27/2307-21А, 28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2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6/2307-21 "/>
    <w:docVar w:name="oborud" w:val=" ПК, блендер, миксер, электрическая мясоруб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9B32E1B82054A95A6C613B9A9E6D839"/>
    <w:docVar w:name="rm_id" w:val="6731"/>
    <w:docVar w:name="rm_name" w:val="                                          "/>
    <w:docVar w:name="rm_number" w:val=" 2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D5A29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1F5B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03C97"/>
    <w:rsid w:val="0083263D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421E1"/>
    <w:rsid w:val="00D54969"/>
    <w:rsid w:val="00D708CD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2022-02-17T06:11:00Z</dcterms:created>
  <dcterms:modified xsi:type="dcterms:W3CDTF">2022-02-18T08:23:00Z</dcterms:modified>
</cp:coreProperties>
</file>